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DB415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06D261E6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0266FB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58E64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Jan.1444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Andover, Hampshire,</w:t>
      </w:r>
    </w:p>
    <w:p w14:paraId="2CA458B0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7EB20EB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26-92)</w:t>
      </w:r>
    </w:p>
    <w:p w14:paraId="525AAE10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D47BB8" w14:textId="77777777" w:rsidR="0094118A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9B2EDE" w14:textId="77777777" w:rsidR="0094118A" w:rsidRPr="00F9794D" w:rsidRDefault="0094118A" w:rsidP="009411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6C992AEC" w14:textId="5961B936" w:rsidR="00BA00AB" w:rsidRPr="0094118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411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70A22" w14:textId="77777777" w:rsidR="0094118A" w:rsidRDefault="0094118A" w:rsidP="009139A6">
      <w:r>
        <w:separator/>
      </w:r>
    </w:p>
  </w:endnote>
  <w:endnote w:type="continuationSeparator" w:id="0">
    <w:p w14:paraId="48F9DF3B" w14:textId="77777777" w:rsidR="0094118A" w:rsidRDefault="009411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6D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B45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681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08FC0" w14:textId="77777777" w:rsidR="0094118A" w:rsidRDefault="0094118A" w:rsidP="009139A6">
      <w:r>
        <w:separator/>
      </w:r>
    </w:p>
  </w:footnote>
  <w:footnote w:type="continuationSeparator" w:id="0">
    <w:p w14:paraId="049FD7CD" w14:textId="77777777" w:rsidR="0094118A" w:rsidRDefault="009411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09F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0A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E59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8A"/>
    <w:rsid w:val="000666E0"/>
    <w:rsid w:val="002510B7"/>
    <w:rsid w:val="005C130B"/>
    <w:rsid w:val="00826F5C"/>
    <w:rsid w:val="009139A6"/>
    <w:rsid w:val="0094118A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8300F"/>
  <w15:chartTrackingRefBased/>
  <w15:docId w15:val="{5EE5CF76-2AE1-44EA-90E7-A1C567F8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2021-03-11T14:14:00Z</dcterms:created>
  <dcterms:modified xsi:type="dcterms:W3CDTF">2021-03-11T14:14:00Z</dcterms:modified>
</cp:coreProperties>
</file>